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D0CDA" w14:textId="77777777" w:rsidR="00E42500" w:rsidRPr="00E42500" w:rsidRDefault="00E42500" w:rsidP="00E42500">
      <w:pPr>
        <w:jc w:val="center"/>
      </w:pPr>
      <w:r w:rsidRPr="00E42500">
        <w:t> </w:t>
      </w:r>
    </w:p>
    <w:p w14:paraId="61B04F1D" w14:textId="77777777" w:rsidR="00E42500" w:rsidRPr="00E42500" w:rsidRDefault="00E42500" w:rsidP="00E42500">
      <w:pPr>
        <w:jc w:val="center"/>
        <w:outlineLvl w:val="0"/>
        <w:rPr>
          <w:b/>
          <w:bCs/>
          <w:color w:val="494949"/>
          <w:kern w:val="36"/>
          <w:sz w:val="32"/>
          <w:szCs w:val="32"/>
        </w:rPr>
      </w:pPr>
      <w:r w:rsidRPr="00E42500">
        <w:rPr>
          <w:b/>
          <w:bCs/>
          <w:color w:val="494949"/>
          <w:kern w:val="36"/>
          <w:sz w:val="32"/>
          <w:szCs w:val="32"/>
        </w:rPr>
        <w:t>Communicable Diseases Policy</w:t>
      </w:r>
    </w:p>
    <w:p w14:paraId="43D80033" w14:textId="77777777" w:rsidR="00E42500" w:rsidRPr="00E42500" w:rsidRDefault="00E42500" w:rsidP="00E42500">
      <w:pPr>
        <w:jc w:val="center"/>
      </w:pPr>
      <w:r w:rsidRPr="00E42500">
        <w:t> </w:t>
      </w:r>
    </w:p>
    <w:p w14:paraId="508C773F" w14:textId="77777777" w:rsidR="00E42500" w:rsidRPr="00E42500" w:rsidRDefault="00E42500" w:rsidP="00E42500">
      <w:pPr>
        <w:spacing w:after="150" w:line="330" w:lineRule="atLeast"/>
        <w:rPr>
          <w:color w:val="494949"/>
          <w:sz w:val="22"/>
          <w:szCs w:val="22"/>
        </w:rPr>
      </w:pPr>
      <w:r w:rsidRPr="00E42500">
        <w:rPr>
          <w:color w:val="494949"/>
          <w:sz w:val="22"/>
          <w:szCs w:val="22"/>
        </w:rPr>
        <w:t>Data-Core System’s decisions involving persons who have communicable diseases shall be based on current and well-informed medical judgments concerning the disease, the risks of transmitting the illness to others, the symptoms and special circumstances of each individual who has a communicable disease, and a careful weighing of the identified risks and the available alternative for responding to an employee with a communicable disease.</w:t>
      </w:r>
    </w:p>
    <w:p w14:paraId="37C79A1B" w14:textId="77777777" w:rsidR="00E42500" w:rsidRPr="00E42500" w:rsidRDefault="00E42500" w:rsidP="00E42500">
      <w:pPr>
        <w:spacing w:after="150" w:line="330" w:lineRule="atLeast"/>
        <w:rPr>
          <w:color w:val="494949"/>
          <w:sz w:val="22"/>
          <w:szCs w:val="22"/>
        </w:rPr>
      </w:pPr>
      <w:r w:rsidRPr="00E42500">
        <w:rPr>
          <w:color w:val="494949"/>
          <w:sz w:val="22"/>
          <w:szCs w:val="22"/>
        </w:rPr>
        <w:t xml:space="preserve">Communicable diseases include, but are not limited to, measles, influenza, viral hepatitis-A (infectious hepatitis), viral hepatitis-B (serum hepatitis), human immunodeficiency virus (HIV infection), AIDS, AIDS-Related Complex (ARC), leprosy, Severe Acute Respiratory Syndrome (SARS), tuberculosis and COVID-19 coronavirus. Data-Core Systems may choose to broaden this definition within its best interest and </w:t>
      </w:r>
      <w:bookmarkStart w:id="0" w:name="_Hlk34050258"/>
      <w:r w:rsidRPr="00E42500">
        <w:rPr>
          <w:color w:val="494949"/>
          <w:sz w:val="22"/>
          <w:szCs w:val="22"/>
        </w:rPr>
        <w:t>in accordance with information received through the Centers for Disease Control and Prevention (CDC)</w:t>
      </w:r>
      <w:bookmarkEnd w:id="0"/>
      <w:r w:rsidRPr="00E42500">
        <w:rPr>
          <w:color w:val="494949"/>
          <w:sz w:val="22"/>
          <w:szCs w:val="22"/>
        </w:rPr>
        <w:t>.</w:t>
      </w:r>
    </w:p>
    <w:p w14:paraId="7F6FDF10" w14:textId="77777777" w:rsidR="00E42500" w:rsidRPr="00E42500" w:rsidRDefault="00E42500" w:rsidP="00E42500">
      <w:pPr>
        <w:spacing w:after="150" w:line="330" w:lineRule="atLeast"/>
        <w:rPr>
          <w:color w:val="494949"/>
          <w:sz w:val="22"/>
          <w:szCs w:val="22"/>
        </w:rPr>
      </w:pPr>
      <w:r w:rsidRPr="00E42500">
        <w:rPr>
          <w:color w:val="494949"/>
          <w:sz w:val="22"/>
          <w:szCs w:val="22"/>
        </w:rPr>
        <w:t>Data-Core Systems will not discriminate against any job applicant or employee based on the individual having a communicable disease. Applicants and employees shall not be denied access to the workplace solely on the grounds that they have a communicable disease. Data-Core Systems reserves the right to exclude a person with a communicable disease from the workplace facilities, programs and functions if the organization finds that, based on a medical determination, such restriction is necessary for the welfare of the person who has the communicable disease and/or the welfare of others within the workplace.</w:t>
      </w:r>
    </w:p>
    <w:p w14:paraId="01CD602D" w14:textId="2802BC17" w:rsidR="00E42500" w:rsidRDefault="00E42500" w:rsidP="00E42500">
      <w:pPr>
        <w:spacing w:line="330" w:lineRule="atLeast"/>
        <w:rPr>
          <w:color w:val="494949"/>
          <w:sz w:val="22"/>
          <w:szCs w:val="22"/>
        </w:rPr>
      </w:pPr>
      <w:r w:rsidRPr="00E42500">
        <w:rPr>
          <w:color w:val="494949"/>
          <w:sz w:val="22"/>
          <w:szCs w:val="22"/>
        </w:rPr>
        <w:t xml:space="preserve">Data-Core Systems will comply with all applicable statutes and regulations that protect the privacy of persons who have a communicable disease. Every effort will be made to ensure procedurally </w:t>
      </w:r>
      <w:proofErr w:type="gramStart"/>
      <w:r w:rsidRPr="00E42500">
        <w:rPr>
          <w:color w:val="494949"/>
          <w:sz w:val="22"/>
          <w:szCs w:val="22"/>
        </w:rPr>
        <w:t>sufficient</w:t>
      </w:r>
      <w:proofErr w:type="gramEnd"/>
      <w:r w:rsidRPr="00E42500">
        <w:rPr>
          <w:color w:val="494949"/>
          <w:sz w:val="22"/>
          <w:szCs w:val="22"/>
        </w:rPr>
        <w:t xml:space="preserve"> safeguards to maintain the personal confidence about persons who have communicable diseases.</w:t>
      </w:r>
    </w:p>
    <w:p w14:paraId="0BF67AAD" w14:textId="17E2794D" w:rsidR="00E42500" w:rsidRPr="00E42500" w:rsidRDefault="00E42500" w:rsidP="00E42500">
      <w:pPr>
        <w:spacing w:line="330" w:lineRule="atLeast"/>
        <w:rPr>
          <w:color w:val="494949"/>
          <w:sz w:val="22"/>
          <w:szCs w:val="22"/>
        </w:rPr>
      </w:pPr>
    </w:p>
    <w:p w14:paraId="2B358C86" w14:textId="4F03F7E1" w:rsidR="00E42500" w:rsidRDefault="00E42500" w:rsidP="00A847DE">
      <w:pPr>
        <w:rPr>
          <w:szCs w:val="18"/>
        </w:rPr>
      </w:pPr>
    </w:p>
    <w:p w14:paraId="6ADE6240" w14:textId="77727536" w:rsidR="00E42500" w:rsidRDefault="00E42500" w:rsidP="00A847DE">
      <w:pPr>
        <w:rPr>
          <w:szCs w:val="18"/>
        </w:rPr>
      </w:pPr>
    </w:p>
    <w:p w14:paraId="206D29CD" w14:textId="16762266" w:rsidR="00E42500" w:rsidRDefault="00E42500" w:rsidP="00A847DE">
      <w:pPr>
        <w:rPr>
          <w:szCs w:val="18"/>
        </w:rPr>
      </w:pPr>
    </w:p>
    <w:p w14:paraId="5123B00E" w14:textId="74810C2B" w:rsidR="00E42500" w:rsidRPr="00E42500" w:rsidRDefault="00E42500" w:rsidP="00E42500">
      <w:pPr>
        <w:tabs>
          <w:tab w:val="left" w:pos="3420"/>
        </w:tabs>
        <w:rPr>
          <w:szCs w:val="18"/>
          <w:u w:val="single"/>
        </w:rPr>
      </w:pPr>
      <w:r w:rsidRPr="00E42500">
        <w:rPr>
          <w:szCs w:val="18"/>
          <w:u w:val="single"/>
        </w:rPr>
        <w:tab/>
      </w:r>
    </w:p>
    <w:p w14:paraId="2E9DA825" w14:textId="77777777" w:rsidR="00E42500" w:rsidRDefault="00E42500" w:rsidP="00A847DE">
      <w:pPr>
        <w:rPr>
          <w:color w:val="494949"/>
          <w:sz w:val="22"/>
          <w:szCs w:val="22"/>
        </w:rPr>
      </w:pPr>
    </w:p>
    <w:p w14:paraId="07E3B43A" w14:textId="51037020" w:rsidR="00E42500" w:rsidRPr="00E42500" w:rsidRDefault="005E469E" w:rsidP="002A648E">
      <w:pPr>
        <w:spacing w:line="330" w:lineRule="atLeast"/>
        <w:rPr>
          <w:color w:val="494949"/>
          <w:sz w:val="22"/>
          <w:szCs w:val="22"/>
        </w:rPr>
      </w:pPr>
      <w:r>
        <w:rPr>
          <w:color w:val="494949"/>
          <w:sz w:val="22"/>
          <w:szCs w:val="22"/>
        </w:rPr>
        <w:t>Shyamal Choudhury</w:t>
      </w:r>
      <w:bookmarkStart w:id="1" w:name="_GoBack"/>
      <w:bookmarkEnd w:id="1"/>
    </w:p>
    <w:p w14:paraId="6ED31093" w14:textId="20F26E5B" w:rsidR="00E42500" w:rsidRDefault="005E469E" w:rsidP="002A648E">
      <w:pPr>
        <w:spacing w:line="330" w:lineRule="atLeast"/>
        <w:rPr>
          <w:color w:val="494949"/>
          <w:sz w:val="22"/>
          <w:szCs w:val="22"/>
        </w:rPr>
      </w:pPr>
      <w:r>
        <w:rPr>
          <w:color w:val="494949"/>
          <w:sz w:val="22"/>
          <w:szCs w:val="22"/>
        </w:rPr>
        <w:t>CEO</w:t>
      </w:r>
    </w:p>
    <w:p w14:paraId="14B2D3D3" w14:textId="7C6CC9A7" w:rsidR="00E42500" w:rsidRPr="00E42500" w:rsidRDefault="00E42500" w:rsidP="002A648E">
      <w:pPr>
        <w:spacing w:line="330" w:lineRule="atLeast"/>
        <w:rPr>
          <w:color w:val="494949"/>
          <w:sz w:val="22"/>
          <w:szCs w:val="22"/>
        </w:rPr>
      </w:pPr>
      <w:r>
        <w:rPr>
          <w:color w:val="494949"/>
          <w:sz w:val="22"/>
          <w:szCs w:val="22"/>
        </w:rPr>
        <w:t>March 2, 2020</w:t>
      </w:r>
    </w:p>
    <w:sectPr w:rsidR="00E42500" w:rsidRPr="00E42500" w:rsidSect="00BA077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B5C40" w14:textId="77777777" w:rsidR="00D43546" w:rsidRDefault="00D43546" w:rsidP="00182C7D">
      <w:r>
        <w:separator/>
      </w:r>
    </w:p>
  </w:endnote>
  <w:endnote w:type="continuationSeparator" w:id="0">
    <w:p w14:paraId="33875031" w14:textId="77777777" w:rsidR="00D43546" w:rsidRDefault="00D43546" w:rsidP="00182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auto"/>
    <w:pitch w:val="variable"/>
    <w:sig w:usb0="0001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70A5E" w14:textId="77777777" w:rsidR="00BA7416" w:rsidRDefault="00BA7416" w:rsidP="00BA7416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>111 Sinclair Road</w:t>
    </w:r>
    <w:r w:rsidRPr="009D5032">
      <w:rPr>
        <w:sz w:val="16"/>
        <w:szCs w:val="16"/>
      </w:rPr>
      <w:t xml:space="preserve">, </w:t>
    </w:r>
    <w:r>
      <w:rPr>
        <w:sz w:val="16"/>
        <w:szCs w:val="16"/>
      </w:rPr>
      <w:t>Bristol</w:t>
    </w:r>
    <w:r w:rsidRPr="009D5032">
      <w:rPr>
        <w:sz w:val="16"/>
        <w:szCs w:val="16"/>
      </w:rPr>
      <w:t>, PA 19</w:t>
    </w:r>
    <w:r>
      <w:rPr>
        <w:sz w:val="16"/>
        <w:szCs w:val="16"/>
      </w:rPr>
      <w:t>007</w:t>
    </w:r>
    <w:r w:rsidRPr="009D5032">
      <w:rPr>
        <w:sz w:val="16"/>
        <w:szCs w:val="16"/>
      </w:rPr>
      <w:t xml:space="preserve"> </w:t>
    </w:r>
    <w:r w:rsidRPr="009D5032">
      <w:rPr>
        <w:color w:val="0070C0"/>
        <w:sz w:val="16"/>
        <w:szCs w:val="16"/>
      </w:rPr>
      <w:t>◘</w:t>
    </w:r>
    <w:r>
      <w:rPr>
        <w:sz w:val="16"/>
        <w:szCs w:val="16"/>
      </w:rPr>
      <w:t xml:space="preserve"> W</w:t>
    </w:r>
    <w:r w:rsidRPr="009D5032">
      <w:rPr>
        <w:sz w:val="16"/>
        <w:szCs w:val="16"/>
      </w:rPr>
      <w:t xml:space="preserve">eb: http://www.datacoresystems.com </w:t>
    </w:r>
    <w:r w:rsidRPr="009D5032">
      <w:rPr>
        <w:color w:val="0070C0"/>
        <w:sz w:val="16"/>
        <w:szCs w:val="16"/>
      </w:rPr>
      <w:t>◘</w:t>
    </w:r>
    <w:r>
      <w:rPr>
        <w:sz w:val="16"/>
        <w:szCs w:val="16"/>
      </w:rPr>
      <w:t xml:space="preserve"> Tel</w:t>
    </w:r>
    <w:r w:rsidRPr="009D5032">
      <w:rPr>
        <w:sz w:val="16"/>
        <w:szCs w:val="16"/>
      </w:rPr>
      <w:t xml:space="preserve">: </w:t>
    </w:r>
    <w:r>
      <w:rPr>
        <w:sz w:val="16"/>
        <w:szCs w:val="16"/>
      </w:rPr>
      <w:t>267-569-0800</w:t>
    </w:r>
  </w:p>
  <w:p w14:paraId="02A57D50" w14:textId="77777777" w:rsidR="00BA7416" w:rsidRPr="001457BA" w:rsidRDefault="00BA7416" w:rsidP="00BA7416">
    <w:pPr>
      <w:pStyle w:val="Footer"/>
      <w:jc w:val="center"/>
      <w:rPr>
        <w:sz w:val="12"/>
        <w:szCs w:val="12"/>
      </w:rPr>
    </w:pPr>
  </w:p>
  <w:p w14:paraId="21C50C47" w14:textId="77777777" w:rsidR="00BA7416" w:rsidRPr="001457BA" w:rsidRDefault="00BA7416" w:rsidP="00BA7416">
    <w:pPr>
      <w:pStyle w:val="Heading2"/>
      <w:rPr>
        <w:rFonts w:ascii="Calibri" w:hAnsi="Calibri"/>
        <w:i/>
        <w:iCs/>
        <w:color w:val="000000"/>
        <w:sz w:val="16"/>
        <w:szCs w:val="16"/>
      </w:rPr>
    </w:pPr>
    <w:r w:rsidRPr="001457BA">
      <w:rPr>
        <w:rFonts w:ascii="Calibri" w:hAnsi="Calibri"/>
        <w:i/>
        <w:iCs/>
        <w:color w:val="000000"/>
        <w:sz w:val="16"/>
        <w:szCs w:val="16"/>
      </w:rPr>
      <w:t>Partners &amp; Affiliates:</w:t>
    </w:r>
  </w:p>
  <w:p w14:paraId="1F74CBB3" w14:textId="77777777" w:rsidR="00CB028E" w:rsidRPr="00BA7416" w:rsidRDefault="00BA7416" w:rsidP="00BA7416">
    <w:pPr>
      <w:pStyle w:val="Footer"/>
      <w:jc w:val="center"/>
    </w:pPr>
    <w:r>
      <w:object w:dxaOrig="9369" w:dyaOrig="634" w14:anchorId="2B31DD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7.25pt;height:31.5pt">
          <v:imagedata r:id="rId1" o:title=""/>
        </v:shape>
        <o:OLEObject Type="Embed" ProgID="Visio.Drawing.11" ShapeID="_x0000_i1025" DrawAspect="Content" ObjectID="_1644668615" r:id="rId2"/>
      </w:obje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89329" w14:textId="77777777" w:rsidR="00D43546" w:rsidRDefault="00D43546" w:rsidP="00182C7D">
      <w:r>
        <w:separator/>
      </w:r>
    </w:p>
  </w:footnote>
  <w:footnote w:type="continuationSeparator" w:id="0">
    <w:p w14:paraId="01F2D541" w14:textId="77777777" w:rsidR="00D43546" w:rsidRDefault="00D43546" w:rsidP="00182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B9BAB" w14:textId="014F6E20" w:rsidR="00182C7D" w:rsidRDefault="00E42500" w:rsidP="00CB028E">
    <w:pPr>
      <w:pStyle w:val="Header"/>
      <w:jc w:val="center"/>
    </w:pPr>
    <w:r>
      <w:rPr>
        <w:noProof/>
      </w:rPr>
      <w:drawing>
        <wp:inline distT="0" distB="0" distL="0" distR="0" wp14:anchorId="0F00C27D" wp14:editId="32A50F79">
          <wp:extent cx="2257425" cy="13430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1343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02BA1"/>
    <w:multiLevelType w:val="hybridMultilevel"/>
    <w:tmpl w:val="E70A01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7C2CED"/>
    <w:multiLevelType w:val="hybridMultilevel"/>
    <w:tmpl w:val="66B820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500"/>
    <w:rsid w:val="00086441"/>
    <w:rsid w:val="00182C7D"/>
    <w:rsid w:val="001F7DDD"/>
    <w:rsid w:val="002A648E"/>
    <w:rsid w:val="00302EFC"/>
    <w:rsid w:val="0035117D"/>
    <w:rsid w:val="0039059A"/>
    <w:rsid w:val="003A6802"/>
    <w:rsid w:val="00423897"/>
    <w:rsid w:val="00483EDA"/>
    <w:rsid w:val="004A32B5"/>
    <w:rsid w:val="004A75BD"/>
    <w:rsid w:val="00562B91"/>
    <w:rsid w:val="005E469E"/>
    <w:rsid w:val="00687B51"/>
    <w:rsid w:val="00787FD7"/>
    <w:rsid w:val="007F07A5"/>
    <w:rsid w:val="00835442"/>
    <w:rsid w:val="008B4824"/>
    <w:rsid w:val="008B5DBD"/>
    <w:rsid w:val="009D5032"/>
    <w:rsid w:val="00A847DE"/>
    <w:rsid w:val="00AE45A8"/>
    <w:rsid w:val="00AF1541"/>
    <w:rsid w:val="00BA0770"/>
    <w:rsid w:val="00BA7416"/>
    <w:rsid w:val="00BC1600"/>
    <w:rsid w:val="00C33C46"/>
    <w:rsid w:val="00C97BA1"/>
    <w:rsid w:val="00CA7487"/>
    <w:rsid w:val="00CB028E"/>
    <w:rsid w:val="00D43546"/>
    <w:rsid w:val="00D8135C"/>
    <w:rsid w:val="00DD1E09"/>
    <w:rsid w:val="00DE528C"/>
    <w:rsid w:val="00DF3AF3"/>
    <w:rsid w:val="00E42500"/>
    <w:rsid w:val="00E8312B"/>
    <w:rsid w:val="00EF1ED9"/>
    <w:rsid w:val="00EF4F77"/>
    <w:rsid w:val="00F273E7"/>
    <w:rsid w:val="00F307B1"/>
    <w:rsid w:val="00F30AD1"/>
    <w:rsid w:val="00FE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C8889D"/>
  <w15:docId w15:val="{70BC849F-D2E9-4C97-9E3A-03D0B2D05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Vrinda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059A"/>
    <w:rPr>
      <w:rFonts w:ascii="Times New Roman" w:eastAsia="Times New Roman" w:hAnsi="Times New Roman" w:cs="Times New Roman"/>
    </w:rPr>
  </w:style>
  <w:style w:type="paragraph" w:styleId="Heading2">
    <w:name w:val="heading 2"/>
    <w:aliases w:val="Heading 2 Hidden,h2,A,B,C,Section,2,heading 2,General,sl2,B Sub/Bold,B Sub/Bold1,h2 main heading,H2-Heading 2,l2,Header2,22,heading2,list2,H2,A.B.C.,list 2,21,23,24,25,211,221,231,241,26,212,222,232,242,251,2111,2211,2311,2411,27,213,223,233,L"/>
    <w:basedOn w:val="Normal"/>
    <w:next w:val="Normal"/>
    <w:link w:val="Heading2Char"/>
    <w:qFormat/>
    <w:rsid w:val="0039059A"/>
    <w:pPr>
      <w:keepNext/>
      <w:jc w:val="center"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ing 2 Hidden Char,h2 Char,A Char,B Char,C Char,Section Char,2 Char,heading 2 Char,General Char,sl2 Char,B Sub/Bold Char,B Sub/Bold1 Char,h2 main heading Char,H2-Heading 2 Char,l2 Char,Header2 Char,22 Char,heading2 Char,list2 Char"/>
    <w:basedOn w:val="DefaultParagraphFont"/>
    <w:link w:val="Heading2"/>
    <w:rsid w:val="0039059A"/>
    <w:rPr>
      <w:rFonts w:ascii="Times New Roman" w:eastAsia="Times New Roman" w:hAnsi="Times New Roman" w:cs="Times New Roman"/>
      <w:b/>
      <w:sz w:val="24"/>
      <w:szCs w:val="20"/>
    </w:rPr>
  </w:style>
  <w:style w:type="character" w:styleId="Hyperlink">
    <w:name w:val="Hyperlink"/>
    <w:basedOn w:val="DefaultParagraphFont"/>
    <w:semiHidden/>
    <w:rsid w:val="0039059A"/>
    <w:rPr>
      <w:color w:val="0000FF"/>
      <w:u w:val="single"/>
    </w:rPr>
  </w:style>
  <w:style w:type="paragraph" w:styleId="NormalWeb">
    <w:name w:val="Normal (Web)"/>
    <w:basedOn w:val="Normal"/>
    <w:semiHidden/>
    <w:rsid w:val="0039059A"/>
    <w:rPr>
      <w:sz w:val="24"/>
      <w:szCs w:val="24"/>
    </w:rPr>
  </w:style>
  <w:style w:type="character" w:customStyle="1" w:styleId="heading1">
    <w:name w:val="heading1"/>
    <w:basedOn w:val="DefaultParagraphFont"/>
    <w:rsid w:val="0039059A"/>
    <w:rPr>
      <w:rFonts w:ascii="Verdana" w:hAnsi="Verdana" w:hint="default"/>
      <w:b/>
      <w:bCs/>
      <w:strike w:val="0"/>
      <w:dstrike w:val="0"/>
      <w:color w:val="06528A"/>
      <w:sz w:val="15"/>
      <w:szCs w:val="15"/>
      <w:u w:val="none"/>
      <w:effect w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182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2C7D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182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2C7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Microsoft_Visio_2003-2010_Drawing.vsd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K\OneDrive%20-%20Data-Core%20Systems\Office\Bensalem\Data-Core\Datacore_ltrhead_20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CA589-73A7-42E4-8B0E-B5052865A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Datacore_ltrhead_2010.dotx</Template>
  <TotalTime>0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Data-Core Systems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cp:lastModifiedBy>Pradeep Banerjee</cp:lastModifiedBy>
  <cp:revision>5</cp:revision>
  <cp:lastPrinted>2010-02-24T20:00:00Z</cp:lastPrinted>
  <dcterms:created xsi:type="dcterms:W3CDTF">2020-03-02T20:28:00Z</dcterms:created>
  <dcterms:modified xsi:type="dcterms:W3CDTF">2020-03-02T20:37:00Z</dcterms:modified>
</cp:coreProperties>
</file>